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28A2E" w14:textId="4A464F97" w:rsidR="00BA00AB" w:rsidRDefault="00AE688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ASTON</w:t>
      </w:r>
      <w:r>
        <w:rPr>
          <w:rFonts w:ascii="Times New Roman" w:hAnsi="Times New Roman" w:cs="Times New Roman"/>
          <w:sz w:val="24"/>
          <w:szCs w:val="24"/>
        </w:rPr>
        <w:t xml:space="preserve">      (fl.1483)</w:t>
      </w:r>
    </w:p>
    <w:p w14:paraId="06684168" w14:textId="68A1D552" w:rsidR="00AE6885" w:rsidRDefault="00AE688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81A0E1" w14:textId="3F059568" w:rsidR="00AE6885" w:rsidRDefault="00AE688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417D10" w14:textId="3280ED90" w:rsidR="00AE6885" w:rsidRDefault="00AE688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John Aston(d.1483)(q.v.).</w:t>
      </w:r>
    </w:p>
    <w:p w14:paraId="3883DE3A" w14:textId="77777777" w:rsidR="00AE6885" w:rsidRDefault="00AE6885" w:rsidP="00AE6885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(Calendar of Inquisitions Post Mortem 1 Edward V to Richard III, vol.XXV 1483-5,</w:t>
      </w:r>
    </w:p>
    <w:p w14:paraId="35F1187C" w14:textId="77777777" w:rsidR="00AE6885" w:rsidRDefault="00AE6885" w:rsidP="00AE6885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ed. Gordon McKelvie, pub. The Boydell Press 2021, p.26)</w:t>
      </w:r>
    </w:p>
    <w:p w14:paraId="17266F2D" w14:textId="5AF6161F" w:rsidR="00AE6885" w:rsidRDefault="00AE688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BB9980" w14:textId="10FC8F1B" w:rsidR="00AE6885" w:rsidRDefault="00AE688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0ABCD9" w14:textId="2BFB1830" w:rsidR="00AE6885" w:rsidRDefault="00AE688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ca.1462</w:t>
      </w:r>
      <w:r>
        <w:rPr>
          <w:rFonts w:ascii="Times New Roman" w:hAnsi="Times New Roman" w:cs="Times New Roman"/>
          <w:sz w:val="24"/>
          <w:szCs w:val="24"/>
        </w:rPr>
        <w:tab/>
        <w:t>He was born.   (ibid.)</w:t>
      </w:r>
    </w:p>
    <w:p w14:paraId="4780C719" w14:textId="1DB7E246" w:rsidR="00AE6885" w:rsidRDefault="00AE688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Oct.1483</w:t>
      </w:r>
      <w:r>
        <w:rPr>
          <w:rFonts w:ascii="Times New Roman" w:hAnsi="Times New Roman" w:cs="Times New Roman"/>
          <w:sz w:val="24"/>
          <w:szCs w:val="24"/>
        </w:rPr>
        <w:tab/>
        <w:t>His father died, and he inherited his lands.   (ibid.)</w:t>
      </w:r>
    </w:p>
    <w:p w14:paraId="32705552" w14:textId="1A8605FB" w:rsidR="00AE6885" w:rsidRDefault="00AE688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A023D6" w14:textId="748B7E50" w:rsidR="00AE6885" w:rsidRDefault="00AE688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79BE65" w14:textId="3500D679" w:rsidR="00AE6885" w:rsidRPr="00AE6885" w:rsidRDefault="00AE688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February 2022</w:t>
      </w:r>
    </w:p>
    <w:sectPr w:rsidR="00AE6885" w:rsidRPr="00AE68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E05D6" w14:textId="77777777" w:rsidR="00AE6885" w:rsidRDefault="00AE6885" w:rsidP="009139A6">
      <w:r>
        <w:separator/>
      </w:r>
    </w:p>
  </w:endnote>
  <w:endnote w:type="continuationSeparator" w:id="0">
    <w:p w14:paraId="3DD44525" w14:textId="77777777" w:rsidR="00AE6885" w:rsidRDefault="00AE68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C81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1B6D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746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BC115" w14:textId="77777777" w:rsidR="00AE6885" w:rsidRDefault="00AE6885" w:rsidP="009139A6">
      <w:r>
        <w:separator/>
      </w:r>
    </w:p>
  </w:footnote>
  <w:footnote w:type="continuationSeparator" w:id="0">
    <w:p w14:paraId="1ECD3A81" w14:textId="77777777" w:rsidR="00AE6885" w:rsidRDefault="00AE68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5F2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235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A4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885"/>
    <w:rsid w:val="000666E0"/>
    <w:rsid w:val="002510B7"/>
    <w:rsid w:val="005C130B"/>
    <w:rsid w:val="00826F5C"/>
    <w:rsid w:val="009139A6"/>
    <w:rsid w:val="009448BB"/>
    <w:rsid w:val="00A3176C"/>
    <w:rsid w:val="00AE65F8"/>
    <w:rsid w:val="00AE6885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3CB81"/>
  <w15:chartTrackingRefBased/>
  <w15:docId w15:val="{C3CAFD50-FED7-41E6-A051-8D456D63F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2022-02-16T15:19:00Z</dcterms:created>
  <dcterms:modified xsi:type="dcterms:W3CDTF">2022-02-16T15:24:00Z</dcterms:modified>
</cp:coreProperties>
</file>